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BC884A" w14:textId="73A682CC" w:rsidR="00BE6362" w:rsidRDefault="00BE6362" w:rsidP="00BE63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PYK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2DC589CD" w14:textId="77777777" w:rsidR="00BE6362" w:rsidRDefault="00BE6362" w:rsidP="00BE63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0E444E53" w14:textId="77777777" w:rsidR="00BE6362" w:rsidRDefault="00BE6362" w:rsidP="00BE63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7D7940" w14:textId="77777777" w:rsidR="00BE6362" w:rsidRDefault="00BE6362" w:rsidP="00BE63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A187D0" w14:textId="464E41AE" w:rsidR="00BE6362" w:rsidRDefault="00BE6362" w:rsidP="00BE63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Sep.1414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tonsure. </w:t>
      </w:r>
    </w:p>
    <w:p w14:paraId="2CE3D7E8" w14:textId="77777777" w:rsidR="00BE6362" w:rsidRDefault="00BE6362" w:rsidP="00BE63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(“Stafford Register” pp.435 and 426)</w:t>
      </w:r>
    </w:p>
    <w:p w14:paraId="3BDEB29A" w14:textId="77777777" w:rsidR="00BE6362" w:rsidRDefault="00BE6362" w:rsidP="00BE63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76A2AF" w14:textId="77777777" w:rsidR="00BE6362" w:rsidRDefault="00BE6362" w:rsidP="00BE63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4C08EA" w14:textId="77777777" w:rsidR="00BE6362" w:rsidRPr="00B5169E" w:rsidRDefault="00BE6362" w:rsidP="00BE63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March 2021</w:t>
      </w:r>
    </w:p>
    <w:p w14:paraId="4A495136" w14:textId="0AFEBDB8" w:rsidR="00BA00AB" w:rsidRPr="00BE6362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BE63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4AF20E" w14:textId="77777777" w:rsidR="00BE6362" w:rsidRDefault="00BE6362" w:rsidP="009139A6">
      <w:r>
        <w:separator/>
      </w:r>
    </w:p>
  </w:endnote>
  <w:endnote w:type="continuationSeparator" w:id="0">
    <w:p w14:paraId="4B9E58B8" w14:textId="77777777" w:rsidR="00BE6362" w:rsidRDefault="00BE636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0FD8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6ED16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2F44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BD6259" w14:textId="77777777" w:rsidR="00BE6362" w:rsidRDefault="00BE6362" w:rsidP="009139A6">
      <w:r>
        <w:separator/>
      </w:r>
    </w:p>
  </w:footnote>
  <w:footnote w:type="continuationSeparator" w:id="0">
    <w:p w14:paraId="62D89A33" w14:textId="77777777" w:rsidR="00BE6362" w:rsidRDefault="00BE636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37BE9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487C0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D648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362"/>
    <w:rsid w:val="000666E0"/>
    <w:rsid w:val="002510B7"/>
    <w:rsid w:val="005C130B"/>
    <w:rsid w:val="00826F5C"/>
    <w:rsid w:val="009139A6"/>
    <w:rsid w:val="009448BB"/>
    <w:rsid w:val="00A3176C"/>
    <w:rsid w:val="00BA00AB"/>
    <w:rsid w:val="00BE6362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F52932"/>
  <w15:chartTrackingRefBased/>
  <w15:docId w15:val="{01AB8DE4-E8FC-4907-924E-6DA54E2DF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2021-03-19T21:59:00Z</dcterms:created>
  <dcterms:modified xsi:type="dcterms:W3CDTF">2021-03-19T22:00:00Z</dcterms:modified>
</cp:coreProperties>
</file>